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03" w:rsidRDefault="004B7D03" w:rsidP="00CC128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Школьный этап Всероссийской олимпиады школьников  </w:t>
      </w:r>
      <w:r w:rsidRPr="004F0BD8">
        <w:rPr>
          <w:b/>
          <w:bCs/>
          <w:sz w:val="28"/>
          <w:szCs w:val="28"/>
        </w:rPr>
        <w:t>по биологии</w:t>
      </w:r>
    </w:p>
    <w:p w:rsidR="004B7D03" w:rsidRPr="004F0BD8" w:rsidRDefault="004B7D03" w:rsidP="00AF35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2015 – 2016 учебный год.</w:t>
      </w:r>
    </w:p>
    <w:p w:rsidR="004B7D03" w:rsidRPr="00940EB2" w:rsidRDefault="004B7D03" w:rsidP="00940EB2">
      <w:pPr>
        <w:pStyle w:val="ListParagraph"/>
        <w:numPr>
          <w:ilvl w:val="0"/>
          <w:numId w:val="17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940EB2">
        <w:rPr>
          <w:b/>
          <w:bCs/>
          <w:sz w:val="28"/>
          <w:szCs w:val="28"/>
        </w:rPr>
        <w:t>ласс</w:t>
      </w:r>
      <w:r>
        <w:rPr>
          <w:b/>
          <w:bCs/>
          <w:sz w:val="28"/>
          <w:szCs w:val="28"/>
        </w:rPr>
        <w:t xml:space="preserve"> ( время выполнения 90 мин)</w:t>
      </w:r>
    </w:p>
    <w:p w:rsidR="004B7D03" w:rsidRPr="00940EB2" w:rsidRDefault="004B7D03" w:rsidP="00940EB2">
      <w:pPr>
        <w:pStyle w:val="a"/>
        <w:spacing w:line="240" w:lineRule="auto"/>
        <w:ind w:right="0"/>
        <w:rPr>
          <w:b w:val="0"/>
          <w:bCs w:val="0"/>
        </w:rPr>
      </w:pPr>
      <w:r w:rsidRPr="009D16E1">
        <w:rPr>
          <w:u w:val="single"/>
        </w:rPr>
        <w:t xml:space="preserve">Часть </w:t>
      </w:r>
      <w:r w:rsidRPr="009D16E1">
        <w:rPr>
          <w:u w:val="single"/>
          <w:lang w:val="en-US"/>
        </w:rPr>
        <w:t>I</w:t>
      </w:r>
      <w:r w:rsidRPr="009D16E1">
        <w:rPr>
          <w:u w:val="single"/>
        </w:rPr>
        <w:t>.</w:t>
      </w:r>
      <w:r>
        <w:rPr>
          <w:b w:val="0"/>
          <w:bCs w:val="0"/>
        </w:rPr>
        <w:t xml:space="preserve">  </w:t>
      </w:r>
      <w:r w:rsidRPr="004F0BD8">
        <w:rPr>
          <w:b w:val="0"/>
          <w:bCs w:val="0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20 (по 1 баллу за каждое тестовое задание). Индекс ответа, </w:t>
      </w:r>
      <w:r w:rsidRPr="004F0BD8">
        <w:rPr>
          <w:b w:val="0"/>
          <w:bCs w:val="0"/>
          <w:u w:val="single"/>
        </w:rPr>
        <w:t>который вы считаете наиболее полным и правильным,</w:t>
      </w:r>
      <w:r w:rsidRPr="004F0BD8">
        <w:rPr>
          <w:b w:val="0"/>
          <w:bCs w:val="0"/>
        </w:rPr>
        <w:t xml:space="preserve"> укажите в </w:t>
      </w:r>
      <w:r w:rsidRPr="00940EB2">
        <w:rPr>
          <w:b w:val="0"/>
          <w:bCs w:val="0"/>
        </w:rPr>
        <w:t>матрице ответов.</w:t>
      </w:r>
    </w:p>
    <w:p w:rsidR="004B7D03" w:rsidRPr="00940EB2" w:rsidRDefault="004B7D03" w:rsidP="00940EB2">
      <w:pPr>
        <w:pStyle w:val="a"/>
        <w:spacing w:line="240" w:lineRule="auto"/>
        <w:ind w:right="0" w:firstLine="0"/>
        <w:rPr>
          <w:b w:val="0"/>
          <w:bCs w:val="0"/>
        </w:rPr>
      </w:pPr>
      <w:r w:rsidRPr="00940EB2">
        <w:rPr>
          <w:b w:val="0"/>
          <w:bCs w:val="0"/>
        </w:rPr>
        <w:t>1.Растительная клетка в отличие от животной</w:t>
      </w:r>
      <w:r>
        <w:rPr>
          <w:b w:val="0"/>
          <w:bCs w:val="0"/>
        </w:rPr>
        <w:t xml:space="preserve"> клетки</w:t>
      </w:r>
      <w:r w:rsidRPr="00940EB2">
        <w:rPr>
          <w:b w:val="0"/>
          <w:bCs w:val="0"/>
        </w:rPr>
        <w:t xml:space="preserve"> имеет: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 xml:space="preserve">а) цитоплазматическую мембрану,      б) цитоплазму,      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в) пластиды</w:t>
      </w:r>
      <w:r w:rsidRPr="004F0BD8">
        <w:rPr>
          <w:sz w:val="28"/>
          <w:szCs w:val="28"/>
        </w:rPr>
        <w:t xml:space="preserve">                                                           г) ядро.</w:t>
      </w:r>
    </w:p>
    <w:p w:rsidR="004B7D03" w:rsidRPr="00940EB2" w:rsidRDefault="004B7D03" w:rsidP="00940EB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40EB2">
        <w:rPr>
          <w:sz w:val="28"/>
          <w:szCs w:val="28"/>
        </w:rPr>
        <w:t>Мужские гаметы цветкового растения называют:</w:t>
      </w:r>
    </w:p>
    <w:p w:rsidR="004B7D03" w:rsidRPr="004F0BD8" w:rsidRDefault="004B7D03" w:rsidP="00A864B7">
      <w:pPr>
        <w:tabs>
          <w:tab w:val="left" w:pos="0"/>
        </w:tabs>
        <w:ind w:left="142" w:hanging="142"/>
        <w:rPr>
          <w:sz w:val="28"/>
          <w:szCs w:val="28"/>
        </w:rPr>
      </w:pPr>
      <w:r>
        <w:rPr>
          <w:sz w:val="28"/>
          <w:szCs w:val="28"/>
        </w:rPr>
        <w:t>а) спермиями,</w:t>
      </w:r>
      <w:r w:rsidRPr="004F0BD8">
        <w:rPr>
          <w:sz w:val="28"/>
          <w:szCs w:val="28"/>
        </w:rPr>
        <w:t xml:space="preserve">                  б) сперматозоидами,            в) пыльцевыми зернами,            </w:t>
      </w:r>
    </w:p>
    <w:p w:rsidR="004B7D03" w:rsidRPr="004F0BD8" w:rsidRDefault="004B7D03" w:rsidP="00A864B7">
      <w:pPr>
        <w:tabs>
          <w:tab w:val="left" w:pos="0"/>
        </w:tabs>
        <w:ind w:left="142" w:hanging="142"/>
        <w:rPr>
          <w:sz w:val="28"/>
          <w:szCs w:val="28"/>
        </w:rPr>
      </w:pPr>
      <w:r w:rsidRPr="004F0BD8">
        <w:rPr>
          <w:sz w:val="28"/>
          <w:szCs w:val="28"/>
        </w:rPr>
        <w:t>г) пыльцой.</w:t>
      </w:r>
    </w:p>
    <w:p w:rsidR="004B7D03" w:rsidRPr="00940EB2" w:rsidRDefault="004B7D03" w:rsidP="00450A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40EB2">
        <w:rPr>
          <w:sz w:val="28"/>
          <w:szCs w:val="28"/>
        </w:rPr>
        <w:t>Семя имеет: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 xml:space="preserve">а) только запас питательных веществ,   </w:t>
      </w:r>
      <w:r>
        <w:rPr>
          <w:sz w:val="28"/>
          <w:szCs w:val="28"/>
        </w:rPr>
        <w:t>б) только зародыш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в) зародыш с запасом питательных веществ,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г) зародышевый корешок, стебелек и почечку с листочком.</w:t>
      </w:r>
    </w:p>
    <w:p w:rsidR="004B7D03" w:rsidRPr="00450AE4" w:rsidRDefault="004B7D03" w:rsidP="00450A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50AE4">
        <w:rPr>
          <w:sz w:val="28"/>
          <w:szCs w:val="28"/>
        </w:rPr>
        <w:t>Общим признаком голосеменных и цветковых растений является: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а) развитие из спор   б) наличие цветка  в) развитие из семени  г) упрощение</w:t>
      </w:r>
      <w:r>
        <w:rPr>
          <w:sz w:val="28"/>
          <w:szCs w:val="28"/>
        </w:rPr>
        <w:t xml:space="preserve"> </w:t>
      </w:r>
      <w:r w:rsidRPr="004F0BD8">
        <w:rPr>
          <w:sz w:val="28"/>
          <w:szCs w:val="28"/>
        </w:rPr>
        <w:t>спорофита</w:t>
      </w:r>
    </w:p>
    <w:p w:rsidR="004B7D03" w:rsidRPr="00450AE4" w:rsidRDefault="004B7D03" w:rsidP="00450A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50AE4">
        <w:rPr>
          <w:sz w:val="28"/>
          <w:szCs w:val="28"/>
        </w:rPr>
        <w:t>Грибы, как и животные:</w:t>
      </w:r>
    </w:p>
    <w:p w:rsidR="004B7D03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а) ведут прикрепленный образ жизни  б) гетеротрофные организмы   в) размножаются спорами  д) растут в течение всей жизни</w:t>
      </w:r>
    </w:p>
    <w:p w:rsidR="004B7D03" w:rsidRPr="00FD08B0" w:rsidRDefault="004B7D03" w:rsidP="00934C7E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FD08B0">
        <w:rPr>
          <w:color w:val="000000"/>
          <w:sz w:val="28"/>
          <w:szCs w:val="28"/>
        </w:rPr>
        <w:t>. Какие органоиды клетки можно увидеть в школьный световой микроскоп?</w:t>
      </w:r>
    </w:p>
    <w:p w:rsidR="004B7D03" w:rsidRDefault="004B7D03" w:rsidP="00940EB2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FD08B0">
        <w:rPr>
          <w:color w:val="000000"/>
          <w:sz w:val="28"/>
          <w:szCs w:val="28"/>
        </w:rPr>
        <w:t>) Мито</w:t>
      </w:r>
      <w:r>
        <w:rPr>
          <w:color w:val="000000"/>
          <w:sz w:val="28"/>
          <w:szCs w:val="28"/>
        </w:rPr>
        <w:t>хондрии;     б</w:t>
      </w:r>
      <w:r w:rsidRPr="00FD08B0">
        <w:rPr>
          <w:color w:val="000000"/>
          <w:sz w:val="28"/>
          <w:szCs w:val="28"/>
        </w:rPr>
        <w:t>) Аппарат Гольджи</w:t>
      </w:r>
      <w:r>
        <w:rPr>
          <w:color w:val="000000"/>
          <w:sz w:val="28"/>
          <w:szCs w:val="28"/>
        </w:rPr>
        <w:t>;  в</w:t>
      </w:r>
      <w:r w:rsidRPr="00FD08B0">
        <w:rPr>
          <w:color w:val="000000"/>
          <w:sz w:val="28"/>
          <w:szCs w:val="28"/>
        </w:rPr>
        <w:t>) Рибосом</w:t>
      </w:r>
      <w:r>
        <w:rPr>
          <w:color w:val="000000"/>
          <w:sz w:val="28"/>
          <w:szCs w:val="28"/>
        </w:rPr>
        <w:t>ы;      г</w:t>
      </w:r>
      <w:r w:rsidRPr="00FD08B0">
        <w:rPr>
          <w:color w:val="000000"/>
          <w:sz w:val="28"/>
          <w:szCs w:val="28"/>
        </w:rPr>
        <w:t>) Ядро</w:t>
      </w:r>
    </w:p>
    <w:p w:rsidR="004B7D03" w:rsidRDefault="004B7D03" w:rsidP="00940EB2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Pr="00934C7E">
        <w:rPr>
          <w:sz w:val="28"/>
          <w:szCs w:val="28"/>
        </w:rPr>
        <w:t>У насекомых тело состоит из:</w:t>
      </w:r>
    </w:p>
    <w:p w:rsidR="004B7D03" w:rsidRPr="00940EB2" w:rsidRDefault="004B7D03" w:rsidP="00940EB2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 w:rsidRPr="004F0BD8">
        <w:rPr>
          <w:sz w:val="28"/>
          <w:szCs w:val="28"/>
        </w:rPr>
        <w:t>а) головы и брюшка;                                               б) головогруди;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в) головогруди и брюшка;                                      г) головы, груди, брюшка.</w:t>
      </w:r>
    </w:p>
    <w:p w:rsidR="004B7D03" w:rsidRPr="00450AE4" w:rsidRDefault="004B7D03" w:rsidP="00450A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450AE4">
        <w:rPr>
          <w:sz w:val="28"/>
          <w:szCs w:val="28"/>
        </w:rPr>
        <w:t>Плаванию медуз  помогает пульсиру</w:t>
      </w:r>
      <w:r>
        <w:rPr>
          <w:sz w:val="28"/>
          <w:szCs w:val="28"/>
        </w:rPr>
        <w:t>ющее выбрасывание воды из кишечной полости и</w:t>
      </w:r>
      <w:r w:rsidRPr="00450AE4">
        <w:rPr>
          <w:sz w:val="28"/>
          <w:szCs w:val="28"/>
        </w:rPr>
        <w:t>: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а) активное движение,                                            б) реактивное движение,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в) пассивное движение,                                          г) скоростное движение.</w:t>
      </w:r>
    </w:p>
    <w:p w:rsidR="004B7D03" w:rsidRPr="00450AE4" w:rsidRDefault="004B7D03" w:rsidP="00450A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9.</w:t>
      </w:r>
      <w:r w:rsidRPr="00450AE4">
        <w:rPr>
          <w:sz w:val="28"/>
          <w:szCs w:val="28"/>
        </w:rPr>
        <w:t>В отличие от круглых червей, у кольчатых червей появилась:</w:t>
      </w:r>
      <w:r w:rsidRPr="00450AE4">
        <w:rPr>
          <w:sz w:val="28"/>
          <w:szCs w:val="28"/>
        </w:rPr>
        <w:br/>
        <w:t>а) пищеварительная система;  б) выделительная система;</w:t>
      </w:r>
      <w:r w:rsidRPr="00450AE4">
        <w:rPr>
          <w:sz w:val="28"/>
          <w:szCs w:val="28"/>
        </w:rPr>
        <w:br/>
        <w:t>в) кровеносная система;    г) нервная система.</w:t>
      </w:r>
    </w:p>
    <w:p w:rsidR="004B7D03" w:rsidRPr="00450AE4" w:rsidRDefault="004B7D03" w:rsidP="00450A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10.</w:t>
      </w:r>
      <w:r w:rsidRPr="00450AE4">
        <w:rPr>
          <w:sz w:val="28"/>
          <w:szCs w:val="28"/>
        </w:rPr>
        <w:t>Крылья у насекомых находятся на спинной стороне:</w:t>
      </w:r>
      <w:r w:rsidRPr="00450AE4">
        <w:rPr>
          <w:sz w:val="28"/>
          <w:szCs w:val="28"/>
        </w:rPr>
        <w:br/>
        <w:t>а) груди и брюшка; б) груди;   в) головогруди и брюшка;  г) головогруди.</w:t>
      </w:r>
    </w:p>
    <w:p w:rsidR="004B7D03" w:rsidRPr="00450AE4" w:rsidRDefault="004B7D03" w:rsidP="00450A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11.</w:t>
      </w:r>
      <w:r w:rsidRPr="00450AE4">
        <w:rPr>
          <w:sz w:val="28"/>
          <w:szCs w:val="28"/>
        </w:rPr>
        <w:t>Из перечисленных организмов наиболее прогрессивными чертами строения обладают:</w:t>
      </w:r>
      <w:r w:rsidRPr="00450AE4">
        <w:rPr>
          <w:sz w:val="28"/>
          <w:szCs w:val="28"/>
        </w:rPr>
        <w:br/>
        <w:t>а) амеба; б) дождевой червь;   в) гидра;  г) вольвокс.</w:t>
      </w:r>
    </w:p>
    <w:p w:rsidR="004B7D03" w:rsidRPr="00802ECB" w:rsidRDefault="004B7D03" w:rsidP="00802ECB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12.</w:t>
      </w:r>
      <w:r w:rsidRPr="00802ECB">
        <w:rPr>
          <w:sz w:val="28"/>
          <w:szCs w:val="28"/>
        </w:rPr>
        <w:t>Усложнение кровеносной системы соответствует эволюции хордовых в ряду следующих животных:</w:t>
      </w:r>
      <w:r w:rsidRPr="00802ECB">
        <w:rPr>
          <w:sz w:val="28"/>
          <w:szCs w:val="28"/>
        </w:rPr>
        <w:br/>
        <w:t>а) жаба – кролик – крокодил – акула;</w:t>
      </w:r>
      <w:r w:rsidRPr="00802ECB">
        <w:rPr>
          <w:sz w:val="28"/>
          <w:szCs w:val="28"/>
        </w:rPr>
        <w:br/>
        <w:t xml:space="preserve">б) акула – лягушка – крокодил – кролик; </w:t>
      </w:r>
      <w:r w:rsidRPr="00802ECB">
        <w:rPr>
          <w:sz w:val="28"/>
          <w:szCs w:val="28"/>
        </w:rPr>
        <w:br/>
        <w:t>в) акула – крокодил – лягушка – кролик;</w:t>
      </w:r>
      <w:r w:rsidRPr="00802ECB">
        <w:rPr>
          <w:sz w:val="28"/>
          <w:szCs w:val="28"/>
        </w:rPr>
        <w:br/>
        <w:t>г) крокодил – акула – жаба – собака.</w:t>
      </w:r>
    </w:p>
    <w:p w:rsidR="004B7D03" w:rsidRDefault="004B7D03" w:rsidP="002F256F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Pr="00802ECB">
        <w:rPr>
          <w:color w:val="000000"/>
          <w:sz w:val="28"/>
          <w:szCs w:val="28"/>
        </w:rPr>
        <w:t>. Каких древних животных считают предками птиц?</w:t>
      </w:r>
    </w:p>
    <w:p w:rsidR="004B7D03" w:rsidRPr="002F256F" w:rsidRDefault="004B7D03" w:rsidP="002F256F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ихтиозавров   б) а</w:t>
      </w:r>
      <w:r w:rsidRPr="00802ECB">
        <w:rPr>
          <w:color w:val="000000"/>
          <w:sz w:val="28"/>
          <w:szCs w:val="28"/>
        </w:rPr>
        <w:t>рхеоптериксо</w:t>
      </w:r>
      <w:r>
        <w:rPr>
          <w:color w:val="000000"/>
          <w:sz w:val="28"/>
          <w:szCs w:val="28"/>
        </w:rPr>
        <w:t>в    в) с</w:t>
      </w:r>
      <w:r w:rsidRPr="00802ECB">
        <w:rPr>
          <w:color w:val="000000"/>
          <w:sz w:val="28"/>
          <w:szCs w:val="28"/>
        </w:rPr>
        <w:t>тегоцефаловг)</w:t>
      </w:r>
      <w:r>
        <w:rPr>
          <w:color w:val="000000"/>
          <w:sz w:val="28"/>
          <w:szCs w:val="28"/>
        </w:rPr>
        <w:t>к</w:t>
      </w:r>
      <w:r w:rsidRPr="00802ECB">
        <w:rPr>
          <w:color w:val="000000"/>
          <w:sz w:val="28"/>
          <w:szCs w:val="28"/>
        </w:rPr>
        <w:t>истеперых рыб</w:t>
      </w:r>
    </w:p>
    <w:p w:rsidR="004B7D03" w:rsidRPr="002F256F" w:rsidRDefault="004B7D03" w:rsidP="002F256F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>14.</w:t>
      </w:r>
      <w:r w:rsidRPr="002F256F">
        <w:rPr>
          <w:sz w:val="28"/>
          <w:szCs w:val="28"/>
        </w:rPr>
        <w:t>Из названных организмов к надцарству прокариот относится:</w:t>
      </w:r>
      <w:r w:rsidRPr="002F256F">
        <w:rPr>
          <w:sz w:val="28"/>
          <w:szCs w:val="28"/>
        </w:rPr>
        <w:br/>
        <w:t xml:space="preserve">а) эвглена зеленая; б) инфузория-туфелька;  в) амеба;   г) стафилококк. </w:t>
      </w:r>
    </w:p>
    <w:p w:rsidR="004B7D03" w:rsidRPr="002F256F" w:rsidRDefault="004B7D03" w:rsidP="002F256F">
      <w:pPr>
        <w:tabs>
          <w:tab w:val="left" w:pos="0"/>
        </w:tabs>
        <w:rPr>
          <w:sz w:val="28"/>
          <w:szCs w:val="28"/>
        </w:rPr>
      </w:pPr>
      <w:r w:rsidRPr="002F256F">
        <w:rPr>
          <w:sz w:val="28"/>
          <w:szCs w:val="28"/>
        </w:rPr>
        <w:t>15.Две породы собак, например, болонка и немецкая овчарка, это животные:</w:t>
      </w:r>
      <w:r w:rsidRPr="002F256F">
        <w:rPr>
          <w:sz w:val="28"/>
          <w:szCs w:val="28"/>
        </w:rPr>
        <w:br/>
        <w:t>а) одного вида, но с разными внешними признаками;   б) двух видов, одного рода и одного семейства;   в) двух видов, двух родов, но одного семейства;</w:t>
      </w:r>
      <w:r w:rsidRPr="002F256F">
        <w:rPr>
          <w:sz w:val="28"/>
          <w:szCs w:val="28"/>
        </w:rPr>
        <w:br/>
        <w:t>г) одного вида, но обитающие в разных условиях окружающей среды.</w:t>
      </w:r>
    </w:p>
    <w:p w:rsidR="004B7D03" w:rsidRPr="00E0654A" w:rsidRDefault="004B7D03" w:rsidP="00E0654A">
      <w:pPr>
        <w:tabs>
          <w:tab w:val="left" w:pos="0"/>
        </w:tabs>
        <w:rPr>
          <w:sz w:val="28"/>
          <w:szCs w:val="28"/>
        </w:rPr>
      </w:pPr>
      <w:r w:rsidRPr="00E0654A">
        <w:rPr>
          <w:sz w:val="28"/>
          <w:szCs w:val="28"/>
        </w:rPr>
        <w:t xml:space="preserve">16.Первые наземные позвоночные произошли от рыб: </w:t>
      </w:r>
      <w:r w:rsidRPr="00E0654A">
        <w:rPr>
          <w:sz w:val="28"/>
          <w:szCs w:val="28"/>
        </w:rPr>
        <w:br/>
        <w:t>а) лучеперых;   б) кистеперых;    в) цельноголовых;   г) двоякодышащих.</w:t>
      </w:r>
    </w:p>
    <w:p w:rsidR="004B7D03" w:rsidRPr="004F0BD8" w:rsidRDefault="004B7D03" w:rsidP="00E0654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4F0BD8">
        <w:rPr>
          <w:sz w:val="28"/>
          <w:szCs w:val="28"/>
        </w:rPr>
        <w:t>Орган, расположенный под диафрагмой с правой стороны:</w:t>
      </w:r>
    </w:p>
    <w:p w:rsidR="004B7D03" w:rsidRPr="004F0BD8" w:rsidRDefault="004B7D03" w:rsidP="00A864B7">
      <w:pPr>
        <w:tabs>
          <w:tab w:val="left" w:pos="0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сердце;        </w:t>
      </w:r>
      <w:r w:rsidRPr="004F0BD8">
        <w:rPr>
          <w:sz w:val="28"/>
          <w:szCs w:val="28"/>
        </w:rPr>
        <w:t xml:space="preserve"> б) подж</w:t>
      </w:r>
      <w:r>
        <w:rPr>
          <w:sz w:val="28"/>
          <w:szCs w:val="28"/>
        </w:rPr>
        <w:t>елудочная железа;        в) желудок;                  г) печень.</w:t>
      </w:r>
    </w:p>
    <w:p w:rsidR="004B7D03" w:rsidRPr="00E0654A" w:rsidRDefault="004B7D03" w:rsidP="00E0654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0654A">
        <w:rPr>
          <w:sz w:val="28"/>
          <w:szCs w:val="28"/>
        </w:rPr>
        <w:t>Крас</w:t>
      </w:r>
      <w:r>
        <w:rPr>
          <w:sz w:val="28"/>
          <w:szCs w:val="28"/>
        </w:rPr>
        <w:t>ный костный мозг располагается :</w:t>
      </w:r>
    </w:p>
    <w:p w:rsidR="004B7D03" w:rsidRPr="004F0BD8" w:rsidRDefault="004B7D03" w:rsidP="00A864B7">
      <w:pPr>
        <w:tabs>
          <w:tab w:val="left" w:pos="0"/>
        </w:tabs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а) в  </w:t>
      </w:r>
      <w:r w:rsidRPr="004F0BD8">
        <w:rPr>
          <w:sz w:val="28"/>
          <w:szCs w:val="28"/>
        </w:rPr>
        <w:t>плотном веществе кости   б)  губчатом веществе кости   в) надкостнице  г) полости кости.</w:t>
      </w:r>
    </w:p>
    <w:p w:rsidR="004B7D03" w:rsidRDefault="004B7D03" w:rsidP="005B66E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19.Строение организмов изучает наука:</w:t>
      </w:r>
    </w:p>
    <w:p w:rsidR="004B7D03" w:rsidRDefault="004B7D03" w:rsidP="005B66E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а)физиология    б)анатомия  в) цитология  г)гигиена   </w:t>
      </w:r>
    </w:p>
    <w:p w:rsidR="004B7D03" w:rsidRPr="00E0654A" w:rsidRDefault="004B7D03" w:rsidP="005B66E7">
      <w:pPr>
        <w:tabs>
          <w:tab w:val="left" w:pos="0"/>
        </w:tabs>
        <w:rPr>
          <w:sz w:val="28"/>
          <w:szCs w:val="28"/>
        </w:rPr>
      </w:pPr>
      <w:r w:rsidRPr="00E0654A">
        <w:rPr>
          <w:sz w:val="28"/>
          <w:szCs w:val="28"/>
        </w:rPr>
        <w:t>20.При физической работе мышцы развиваются более интенсивно, так как:</w:t>
      </w:r>
    </w:p>
    <w:p w:rsidR="004B7D03" w:rsidRPr="004F0BD8" w:rsidRDefault="004B7D03" w:rsidP="00F7209D">
      <w:pPr>
        <w:ind w:firstLine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а) увеличивается нагрузка на мышцы,</w:t>
      </w:r>
    </w:p>
    <w:p w:rsidR="004B7D03" w:rsidRPr="004F0BD8" w:rsidRDefault="004B7D03" w:rsidP="00F7209D">
      <w:pPr>
        <w:ind w:firstLine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б) кровь приносит к ним больше О</w:t>
      </w:r>
      <w:r w:rsidRPr="004F0BD8">
        <w:rPr>
          <w:sz w:val="28"/>
          <w:szCs w:val="28"/>
          <w:vertAlign w:val="subscript"/>
        </w:rPr>
        <w:t>2</w:t>
      </w:r>
      <w:r w:rsidRPr="004F0BD8">
        <w:rPr>
          <w:sz w:val="28"/>
          <w:szCs w:val="28"/>
        </w:rPr>
        <w:t xml:space="preserve"> и питательных веществ,</w:t>
      </w:r>
    </w:p>
    <w:p w:rsidR="004B7D03" w:rsidRPr="004F0BD8" w:rsidRDefault="004B7D03" w:rsidP="00F7209D">
      <w:pPr>
        <w:ind w:firstLine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в) удлиняются мышечные волокна,</w:t>
      </w:r>
    </w:p>
    <w:p w:rsidR="004B7D03" w:rsidRPr="004F0BD8" w:rsidRDefault="004B7D03" w:rsidP="00F7209D">
      <w:pPr>
        <w:ind w:firstLine="142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г) в мышцах накапливается больше молочной кислоты.</w:t>
      </w:r>
    </w:p>
    <w:p w:rsidR="004B7D03" w:rsidRPr="004F0BD8" w:rsidRDefault="004B7D03" w:rsidP="00AF353E">
      <w:pPr>
        <w:pStyle w:val="a"/>
        <w:ind w:right="0" w:firstLine="0"/>
        <w:rPr>
          <w:b w:val="0"/>
          <w:bCs w:val="0"/>
        </w:rPr>
      </w:pPr>
    </w:p>
    <w:p w:rsidR="004B7D03" w:rsidRPr="004F0BD8" w:rsidRDefault="004B7D03" w:rsidP="004B66DB">
      <w:pPr>
        <w:pStyle w:val="a"/>
        <w:spacing w:line="240" w:lineRule="auto"/>
        <w:ind w:right="0" w:firstLine="0"/>
        <w:rPr>
          <w:b w:val="0"/>
          <w:bCs w:val="0"/>
        </w:rPr>
      </w:pPr>
      <w:r w:rsidRPr="009D16E1">
        <w:rPr>
          <w:u w:val="single"/>
        </w:rPr>
        <w:t xml:space="preserve">Часть </w:t>
      </w:r>
      <w:r w:rsidRPr="009D16E1">
        <w:rPr>
          <w:u w:val="single"/>
          <w:lang w:val="en-US"/>
        </w:rPr>
        <w:t>II</w:t>
      </w:r>
      <w:r w:rsidRPr="009D16E1">
        <w:rPr>
          <w:u w:val="single"/>
        </w:rPr>
        <w:t>.</w:t>
      </w:r>
      <w:r w:rsidRPr="004F0BD8">
        <w:rPr>
          <w:b w:val="0"/>
          <w:bCs w:val="0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4B7D03" w:rsidRPr="004F0BD8" w:rsidRDefault="004B7D03" w:rsidP="00A41D34">
      <w:pPr>
        <w:numPr>
          <w:ilvl w:val="0"/>
          <w:numId w:val="2"/>
        </w:numPr>
        <w:tabs>
          <w:tab w:val="num" w:pos="360"/>
        </w:tabs>
        <w:spacing w:line="276" w:lineRule="auto"/>
        <w:ind w:left="0" w:firstLine="567"/>
        <w:rPr>
          <w:sz w:val="28"/>
          <w:szCs w:val="28"/>
        </w:rPr>
      </w:pPr>
      <w:r w:rsidRPr="004F0BD8">
        <w:rPr>
          <w:sz w:val="28"/>
          <w:szCs w:val="28"/>
        </w:rPr>
        <w:t>Хорда сохраняется в течение всей жизни у:</w:t>
      </w:r>
      <w:r w:rsidRPr="004F0BD8">
        <w:rPr>
          <w:sz w:val="28"/>
          <w:szCs w:val="28"/>
        </w:rPr>
        <w:br/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. окуня. 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. ската.  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. акулы.  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. карпа.  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. ланцетника. </w:t>
      </w:r>
      <w:r w:rsidRPr="004F0BD8">
        <w:rPr>
          <w:sz w:val="28"/>
          <w:szCs w:val="28"/>
        </w:rPr>
        <w:br/>
        <w:t xml:space="preserve">а)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;  б)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  в)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  г)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. </w:t>
      </w:r>
    </w:p>
    <w:p w:rsidR="004B7D03" w:rsidRPr="004F0BD8" w:rsidRDefault="004B7D03" w:rsidP="00A41D34">
      <w:pPr>
        <w:numPr>
          <w:ilvl w:val="0"/>
          <w:numId w:val="2"/>
        </w:numPr>
        <w:tabs>
          <w:tab w:val="num" w:pos="360"/>
        </w:tabs>
        <w:spacing w:line="276" w:lineRule="auto"/>
        <w:ind w:left="0" w:firstLine="567"/>
        <w:rPr>
          <w:sz w:val="28"/>
          <w:szCs w:val="28"/>
        </w:rPr>
      </w:pPr>
      <w:r w:rsidRPr="004F0BD8">
        <w:rPr>
          <w:sz w:val="28"/>
          <w:szCs w:val="28"/>
        </w:rPr>
        <w:t>Выпишите признаки, характерные для земноводных</w:t>
      </w:r>
    </w:p>
    <w:p w:rsidR="004B7D03" w:rsidRPr="004F0BD8" w:rsidRDefault="004B7D03" w:rsidP="00A41D34">
      <w:p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>. внешнее оплодотворение</w:t>
      </w:r>
      <w:r>
        <w:rPr>
          <w:sz w:val="28"/>
          <w:szCs w:val="28"/>
        </w:rPr>
        <w:t xml:space="preserve"> </w:t>
      </w:r>
      <w:r w:rsidRPr="004F0BD8">
        <w:rPr>
          <w:sz w:val="28"/>
          <w:szCs w:val="28"/>
        </w:rPr>
        <w:t xml:space="preserve">II. два круга кровообращения  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. двухкамерное сердце  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.  развитие с превращением  </w:t>
      </w:r>
      <w:r w:rsidRPr="004F0BD8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кожное  и </w:t>
      </w:r>
      <w:r w:rsidRPr="004F0BD8">
        <w:rPr>
          <w:sz w:val="28"/>
          <w:szCs w:val="28"/>
        </w:rPr>
        <w:t>жаберное дыхание.</w:t>
      </w:r>
    </w:p>
    <w:p w:rsidR="004B7D03" w:rsidRPr="004F0BD8" w:rsidRDefault="004B7D03" w:rsidP="00A41D34">
      <w:p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</w:rPr>
        <w:t xml:space="preserve">а)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;  б)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 в)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  г)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. </w:t>
      </w:r>
    </w:p>
    <w:p w:rsidR="004B7D03" w:rsidRPr="004F0BD8" w:rsidRDefault="004B7D03" w:rsidP="00A41D34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</w:rPr>
        <w:t>Из перечисленных признаков выберите те, которые относятся к растениям:</w:t>
      </w:r>
    </w:p>
    <w:p w:rsidR="004B7D03" w:rsidRPr="004F0BD8" w:rsidRDefault="004B7D03" w:rsidP="00A41D34">
      <w:p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>. Использование энергии света для создания органических веществ.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. Наличие целлюлозной клеточной стенки.  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. Активный способ передвижения.  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. Гетеротрофный способ питания.   </w:t>
      </w:r>
      <w:r w:rsidRPr="004F0BD8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Размножение спорами и семенами</w:t>
      </w:r>
      <w:r w:rsidRPr="004F0BD8">
        <w:rPr>
          <w:sz w:val="28"/>
          <w:szCs w:val="28"/>
        </w:rPr>
        <w:br/>
        <w:t xml:space="preserve">а)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б)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, 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в)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  г)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. </w:t>
      </w:r>
    </w:p>
    <w:p w:rsidR="004B7D03" w:rsidRPr="004F0BD8" w:rsidRDefault="004B7D03" w:rsidP="00A41D34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</w:rPr>
        <w:t>Жизненную форму кустарничек имеют:</w:t>
      </w:r>
    </w:p>
    <w:p w:rsidR="004B7D03" w:rsidRPr="004F0BD8" w:rsidRDefault="004B7D03" w:rsidP="00A41D34">
      <w:p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. смородина 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. черника  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. брусника  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. крыжовник  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>. земляника.</w:t>
      </w:r>
    </w:p>
    <w:p w:rsidR="004B7D03" w:rsidRPr="004F0BD8" w:rsidRDefault="004B7D03" w:rsidP="00A41D34">
      <w:pPr>
        <w:spacing w:line="276" w:lineRule="auto"/>
        <w:rPr>
          <w:sz w:val="28"/>
          <w:szCs w:val="28"/>
        </w:rPr>
      </w:pPr>
      <w:r w:rsidRPr="004F0BD8">
        <w:rPr>
          <w:sz w:val="28"/>
          <w:szCs w:val="28"/>
        </w:rPr>
        <w:t xml:space="preserve">а)  </w:t>
      </w:r>
      <w:r w:rsidRPr="004F0BD8">
        <w:rPr>
          <w:sz w:val="28"/>
          <w:szCs w:val="28"/>
          <w:lang w:val="en-US"/>
        </w:rPr>
        <w:t>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;  б)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V</w:t>
      </w:r>
      <w:r w:rsidRPr="004F0BD8">
        <w:rPr>
          <w:sz w:val="28"/>
          <w:szCs w:val="28"/>
        </w:rPr>
        <w:t xml:space="preserve">; в)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;   г) </w:t>
      </w:r>
      <w:r w:rsidRPr="004F0BD8">
        <w:rPr>
          <w:sz w:val="28"/>
          <w:szCs w:val="28"/>
          <w:lang w:val="en-US"/>
        </w:rPr>
        <w:t>II</w:t>
      </w:r>
      <w:r w:rsidRPr="004F0BD8">
        <w:rPr>
          <w:sz w:val="28"/>
          <w:szCs w:val="28"/>
        </w:rPr>
        <w:t xml:space="preserve">, </w:t>
      </w:r>
      <w:r w:rsidRPr="004F0BD8">
        <w:rPr>
          <w:sz w:val="28"/>
          <w:szCs w:val="28"/>
          <w:lang w:val="en-US"/>
        </w:rPr>
        <w:t>IV</w:t>
      </w:r>
      <w:r w:rsidRPr="004F0BD8">
        <w:rPr>
          <w:sz w:val="28"/>
          <w:szCs w:val="28"/>
        </w:rPr>
        <w:t xml:space="preserve">. </w:t>
      </w:r>
    </w:p>
    <w:p w:rsidR="004B7D03" w:rsidRDefault="004B7D03" w:rsidP="00067ABF">
      <w:pPr>
        <w:jc w:val="both"/>
        <w:rPr>
          <w:sz w:val="28"/>
          <w:szCs w:val="28"/>
        </w:rPr>
      </w:pPr>
      <w:r w:rsidRPr="00067ABF">
        <w:rPr>
          <w:b/>
          <w:bCs/>
          <w:sz w:val="28"/>
          <w:szCs w:val="28"/>
        </w:rPr>
        <w:t>5.</w:t>
      </w:r>
      <w:r>
        <w:rPr>
          <w:sz w:val="28"/>
          <w:szCs w:val="28"/>
        </w:rPr>
        <w:t>Цисты у амёб  выполняют функции:</w:t>
      </w:r>
    </w:p>
    <w:p w:rsidR="004B7D03" w:rsidRDefault="004B7D03" w:rsidP="00434A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размножения;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.полового и бесполого размножения;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.питания;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.выживания в неблагоприятных условиях;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.распространения в окружающей среде.</w:t>
      </w:r>
    </w:p>
    <w:p w:rsidR="004B7D03" w:rsidRPr="009908D0" w:rsidRDefault="004B7D03" w:rsidP="00434A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908D0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I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III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</w:t>
      </w:r>
      <w:r w:rsidRPr="009908D0">
        <w:rPr>
          <w:sz w:val="28"/>
          <w:szCs w:val="28"/>
        </w:rPr>
        <w:t xml:space="preserve">;                             </w:t>
      </w:r>
      <w:r>
        <w:rPr>
          <w:sz w:val="28"/>
          <w:szCs w:val="28"/>
        </w:rPr>
        <w:t xml:space="preserve">б)  </w:t>
      </w:r>
      <w:r>
        <w:rPr>
          <w:sz w:val="28"/>
          <w:szCs w:val="28"/>
          <w:lang w:val="en-US"/>
        </w:rPr>
        <w:t>IV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</w:t>
      </w:r>
      <w:r w:rsidRPr="009908D0">
        <w:rPr>
          <w:sz w:val="28"/>
          <w:szCs w:val="28"/>
        </w:rPr>
        <w:t>;</w:t>
      </w:r>
    </w:p>
    <w:p w:rsidR="004B7D03" w:rsidRPr="009908D0" w:rsidRDefault="004B7D03" w:rsidP="00990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г)  </w:t>
      </w:r>
      <w:r>
        <w:rPr>
          <w:sz w:val="28"/>
          <w:szCs w:val="28"/>
          <w:lang w:val="en-US"/>
        </w:rPr>
        <w:t>I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II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III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</w:t>
      </w:r>
      <w:r w:rsidRPr="009908D0">
        <w:rPr>
          <w:sz w:val="28"/>
          <w:szCs w:val="28"/>
        </w:rPr>
        <w:t xml:space="preserve">;                         </w:t>
      </w:r>
      <w:r>
        <w:rPr>
          <w:sz w:val="28"/>
          <w:szCs w:val="28"/>
        </w:rPr>
        <w:t xml:space="preserve">в)  </w:t>
      </w:r>
      <w:r>
        <w:rPr>
          <w:sz w:val="28"/>
          <w:szCs w:val="28"/>
          <w:lang w:val="en-US"/>
        </w:rPr>
        <w:t>II</w:t>
      </w:r>
      <w:r w:rsidRPr="009908D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</w:t>
      </w:r>
      <w:r w:rsidRPr="009908D0">
        <w:rPr>
          <w:sz w:val="28"/>
          <w:szCs w:val="28"/>
        </w:rPr>
        <w:t>.</w:t>
      </w:r>
    </w:p>
    <w:p w:rsidR="004B7D03" w:rsidRPr="004F0BD8" w:rsidRDefault="004B7D03" w:rsidP="00434A35">
      <w:pPr>
        <w:ind w:firstLine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 xml:space="preserve">Часть </w:t>
      </w:r>
      <w:r w:rsidRPr="004F0BD8">
        <w:rPr>
          <w:sz w:val="28"/>
          <w:szCs w:val="28"/>
          <w:lang w:val="en-US"/>
        </w:rPr>
        <w:t>III</w:t>
      </w:r>
      <w:r w:rsidRPr="004F0BD8">
        <w:rPr>
          <w:sz w:val="28"/>
          <w:szCs w:val="28"/>
        </w:rPr>
        <w:t xml:space="preserve"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- 10 (1 балл за каждый правильный ответ). </w:t>
      </w:r>
    </w:p>
    <w:p w:rsidR="004B7D03" w:rsidRPr="004F0BD8" w:rsidRDefault="004B7D03" w:rsidP="00915C85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Водоросли – высшие растения.</w:t>
      </w:r>
    </w:p>
    <w:p w:rsidR="004B7D03" w:rsidRPr="004F0BD8" w:rsidRDefault="004B7D03" w:rsidP="00915C85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После оплодотворения семязачатки превращаются в семена, а завязь в плод.</w:t>
      </w:r>
    </w:p>
    <w:p w:rsidR="004B7D03" w:rsidRPr="004F0BD8" w:rsidRDefault="004B7D03" w:rsidP="000B0C6D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Партеногенез – это размножение без оплодотворения, когда из неоплодотворённых яиц развиваются только самки</w:t>
      </w:r>
    </w:p>
    <w:p w:rsidR="004B7D03" w:rsidRPr="004F0BD8" w:rsidRDefault="004B7D03" w:rsidP="000B0C6D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У всех представителей класса  пресмыкающихся сердце трехкамерное.</w:t>
      </w:r>
    </w:p>
    <w:p w:rsidR="004B7D03" w:rsidRPr="004F0BD8" w:rsidRDefault="004B7D03" w:rsidP="00915C85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Папоротникам </w:t>
      </w:r>
      <w:r w:rsidRPr="004F0BD8">
        <w:rPr>
          <w:sz w:val="28"/>
          <w:szCs w:val="28"/>
        </w:rPr>
        <w:t xml:space="preserve"> для оплодотворения нужна вода. </w:t>
      </w:r>
    </w:p>
    <w:p w:rsidR="004B7D03" w:rsidRPr="004F0BD8" w:rsidRDefault="004B7D03" w:rsidP="00915C85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Характерной особенностью всех млекопитающих является живорождение.</w:t>
      </w:r>
    </w:p>
    <w:p w:rsidR="004B7D03" w:rsidRPr="004F0BD8" w:rsidRDefault="004B7D03" w:rsidP="00915C85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При сильном похолодании некоторые птицы могут впадать в спячку.</w:t>
      </w:r>
    </w:p>
    <w:p w:rsidR="004B7D03" w:rsidRPr="004F0BD8" w:rsidRDefault="004B7D03" w:rsidP="00915C85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У собак, копытных, китообразных в поясе передних конечностей ключицы отсутствуют.</w:t>
      </w:r>
    </w:p>
    <w:p w:rsidR="004B7D03" w:rsidRDefault="004B7D03" w:rsidP="009908D0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 w:rsidRPr="004F0BD8">
        <w:rPr>
          <w:sz w:val="28"/>
          <w:szCs w:val="28"/>
        </w:rPr>
        <w:t>Вакцина – культура ослабленных микро</w:t>
      </w:r>
      <w:r>
        <w:rPr>
          <w:sz w:val="28"/>
          <w:szCs w:val="28"/>
        </w:rPr>
        <w:t>бов</w:t>
      </w:r>
    </w:p>
    <w:p w:rsidR="004B7D03" w:rsidRPr="009908D0" w:rsidRDefault="004B7D03" w:rsidP="009908D0">
      <w:pPr>
        <w:numPr>
          <w:ilvl w:val="0"/>
          <w:numId w:val="3"/>
        </w:numPr>
        <w:tabs>
          <w:tab w:val="num" w:pos="284"/>
          <w:tab w:val="num" w:pos="360"/>
          <w:tab w:val="num" w:pos="1418"/>
        </w:tabs>
        <w:spacing w:line="276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У медицинских пиявок выделяется гирудин – особое вещество, которое препятствует свертыванию крови</w:t>
      </w:r>
    </w:p>
    <w:p w:rsidR="004B7D03" w:rsidRPr="004F0BD8" w:rsidRDefault="004B7D03" w:rsidP="00915C85">
      <w:pPr>
        <w:spacing w:line="360" w:lineRule="auto"/>
        <w:jc w:val="both"/>
        <w:rPr>
          <w:sz w:val="28"/>
          <w:szCs w:val="28"/>
        </w:rPr>
      </w:pPr>
    </w:p>
    <w:p w:rsidR="004B7D03" w:rsidRPr="004F0BD8" w:rsidRDefault="004B7D03" w:rsidP="00915C85">
      <w:pPr>
        <w:ind w:firstLine="567"/>
        <w:jc w:val="both"/>
        <w:rPr>
          <w:sz w:val="28"/>
          <w:szCs w:val="28"/>
        </w:rPr>
      </w:pPr>
      <w:r w:rsidRPr="009D16E1">
        <w:rPr>
          <w:b/>
          <w:bCs/>
          <w:sz w:val="28"/>
          <w:szCs w:val="28"/>
          <w:u w:val="single"/>
        </w:rPr>
        <w:t xml:space="preserve">Часть </w:t>
      </w:r>
      <w:r w:rsidRPr="009D16E1">
        <w:rPr>
          <w:b/>
          <w:bCs/>
          <w:sz w:val="28"/>
          <w:szCs w:val="28"/>
          <w:u w:val="single"/>
          <w:lang w:val="en-US"/>
        </w:rPr>
        <w:t>IV</w:t>
      </w:r>
      <w:r w:rsidRPr="009D16E1">
        <w:rPr>
          <w:b/>
          <w:bCs/>
          <w:sz w:val="28"/>
          <w:szCs w:val="28"/>
          <w:u w:val="single"/>
        </w:rPr>
        <w:t>.</w:t>
      </w:r>
      <w:r w:rsidRPr="004F0BD8">
        <w:rPr>
          <w:sz w:val="28"/>
          <w:szCs w:val="28"/>
        </w:rPr>
        <w:t xml:space="preserve"> Вам предлагаются тестовые задания, требующие установления соответствия. Максимальное количество балл</w:t>
      </w:r>
      <w:r>
        <w:rPr>
          <w:sz w:val="28"/>
          <w:szCs w:val="28"/>
        </w:rPr>
        <w:t>ов, которое можно набрать – 10( по 1б</w:t>
      </w:r>
      <w:r w:rsidRPr="004F0BD8">
        <w:rPr>
          <w:sz w:val="28"/>
          <w:szCs w:val="28"/>
        </w:rPr>
        <w:t xml:space="preserve"> за правильный ответ). Заполните матрицы ответов в соответствии с требованиями заданий.</w:t>
      </w:r>
    </w:p>
    <w:p w:rsidR="004B7D03" w:rsidRPr="004F0BD8" w:rsidRDefault="004B7D03" w:rsidP="00A41D34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4F0BD8">
        <w:rPr>
          <w:sz w:val="28"/>
          <w:szCs w:val="28"/>
        </w:rPr>
        <w:t>Установите соответствие между о</w:t>
      </w:r>
      <w:r>
        <w:rPr>
          <w:sz w:val="28"/>
          <w:szCs w:val="28"/>
        </w:rPr>
        <w:t>рганизмами и средами их жизни.(4</w:t>
      </w:r>
      <w:r w:rsidRPr="004F0BD8">
        <w:rPr>
          <w:sz w:val="28"/>
          <w:szCs w:val="28"/>
        </w:rPr>
        <w:t xml:space="preserve"> балла)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B7D03" w:rsidRPr="004F0BD8">
        <w:tc>
          <w:tcPr>
            <w:tcW w:w="4785" w:type="dxa"/>
          </w:tcPr>
          <w:p w:rsidR="004B7D03" w:rsidRPr="00CE7CD6" w:rsidRDefault="004B7D03" w:rsidP="00CE7CD6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Водная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Почвенная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Организменная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Наземно-воздушная</w:t>
            </w:r>
          </w:p>
        </w:tc>
        <w:tc>
          <w:tcPr>
            <w:tcW w:w="4786" w:type="dxa"/>
          </w:tcPr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А) личинка майского жука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Б) малярийный плазмодий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В) личинка стрекозы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Г) виноградная улитка</w:t>
            </w:r>
          </w:p>
        </w:tc>
      </w:tr>
    </w:tbl>
    <w:p w:rsidR="004B7D03" w:rsidRPr="004F0BD8" w:rsidRDefault="004B7D03" w:rsidP="00915C85">
      <w:pPr>
        <w:jc w:val="both"/>
        <w:rPr>
          <w:sz w:val="28"/>
          <w:szCs w:val="28"/>
        </w:rPr>
      </w:pPr>
    </w:p>
    <w:p w:rsidR="004B7D03" w:rsidRPr="00A56D79" w:rsidRDefault="004B7D03" w:rsidP="00E226F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56D79">
        <w:rPr>
          <w:sz w:val="28"/>
          <w:szCs w:val="28"/>
        </w:rPr>
        <w:t xml:space="preserve">Установите соответствие </w:t>
      </w:r>
      <w:r>
        <w:rPr>
          <w:sz w:val="28"/>
          <w:szCs w:val="28"/>
        </w:rPr>
        <w:t>между систематическими группами животных и особенностями строения.                                                               (6 баллов</w:t>
      </w:r>
      <w:r w:rsidRPr="00A56D79">
        <w:rPr>
          <w:sz w:val="28"/>
          <w:szCs w:val="28"/>
        </w:rPr>
        <w:t>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B7D03" w:rsidRPr="004F0BD8">
        <w:tc>
          <w:tcPr>
            <w:tcW w:w="4785" w:type="dxa"/>
          </w:tcPr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Группы животных</w:t>
            </w:r>
          </w:p>
        </w:tc>
        <w:tc>
          <w:tcPr>
            <w:tcW w:w="4786" w:type="dxa"/>
          </w:tcPr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Особенности строения</w:t>
            </w:r>
          </w:p>
        </w:tc>
      </w:tr>
      <w:tr w:rsidR="004B7D03" w:rsidRPr="004F0BD8">
        <w:tc>
          <w:tcPr>
            <w:tcW w:w="4785" w:type="dxa"/>
          </w:tcPr>
          <w:p w:rsidR="004B7D03" w:rsidRPr="00CE7CD6" w:rsidRDefault="004B7D03" w:rsidP="00CE7CD6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Плоские черви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Кишечнополостные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Круглые черви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Моллюски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Членистоногие</w:t>
            </w:r>
          </w:p>
          <w:p w:rsidR="004B7D03" w:rsidRPr="00CE7CD6" w:rsidRDefault="004B7D03" w:rsidP="00CE7CD6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Кольчатые черви</w:t>
            </w:r>
          </w:p>
        </w:tc>
        <w:tc>
          <w:tcPr>
            <w:tcW w:w="4786" w:type="dxa"/>
          </w:tcPr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А) отсутствие систем органов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Б) три отдела тела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В) Мускулатура и покровный слой образуют кожно – мускульный мешок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Г) мускулистое тело, на котором различают голову, туловище и ногу.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Д) Туловище состоит из колец - сегментов</w:t>
            </w:r>
          </w:p>
          <w:p w:rsidR="004B7D03" w:rsidRPr="00CE7CD6" w:rsidRDefault="004B7D03" w:rsidP="00CE7CD6">
            <w:pPr>
              <w:jc w:val="both"/>
              <w:rPr>
                <w:sz w:val="28"/>
                <w:szCs w:val="28"/>
              </w:rPr>
            </w:pPr>
            <w:r w:rsidRPr="00CE7CD6">
              <w:rPr>
                <w:sz w:val="28"/>
                <w:szCs w:val="28"/>
              </w:rPr>
              <w:t>Е) Дыхательная и кровеносная системы отсутствуют</w:t>
            </w:r>
          </w:p>
        </w:tc>
      </w:tr>
    </w:tbl>
    <w:p w:rsidR="004B7D03" w:rsidRPr="00FD08B0" w:rsidRDefault="004B7D03" w:rsidP="001E2FB8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>
        <w:rPr>
          <w:b/>
          <w:bCs/>
        </w:rPr>
        <w:t xml:space="preserve">Часть </w:t>
      </w:r>
      <w:r w:rsidRPr="00A632D1">
        <w:rPr>
          <w:b/>
          <w:bCs/>
          <w:lang w:val="en-US"/>
        </w:rPr>
        <w:t>V</w:t>
      </w:r>
      <w:r w:rsidRPr="001E2FB8">
        <w:t>.</w:t>
      </w:r>
      <w:r>
        <w:t xml:space="preserve">  </w:t>
      </w:r>
      <w:r w:rsidRPr="00FD08B0">
        <w:rPr>
          <w:color w:val="000000"/>
          <w:sz w:val="28"/>
          <w:szCs w:val="28"/>
        </w:rPr>
        <w:t>Какие приспособления имеет акула для добывания пищи?</w:t>
      </w:r>
    </w:p>
    <w:p w:rsidR="004B7D03" w:rsidRPr="00FD08B0" w:rsidRDefault="004B7D03" w:rsidP="001E2FB8">
      <w:pPr>
        <w:shd w:val="clear" w:color="auto" w:fill="FFFFFF"/>
        <w:spacing w:before="100" w:beforeAutospacing="1" w:after="100" w:afterAutospacing="1" w:line="294" w:lineRule="atLeast"/>
        <w:rPr>
          <w:color w:val="000000"/>
          <w:sz w:val="28"/>
          <w:szCs w:val="28"/>
        </w:rPr>
      </w:pPr>
      <w:r w:rsidRPr="00FD08B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>
        <w:t>(</w:t>
      </w:r>
      <w:r w:rsidRPr="009D16E1">
        <w:rPr>
          <w:color w:val="000000"/>
          <w:sz w:val="28"/>
          <w:szCs w:val="28"/>
        </w:rPr>
        <w:t>5баллов)</w:t>
      </w:r>
      <w:r>
        <w:rPr>
          <w:color w:val="000000"/>
          <w:sz w:val="28"/>
          <w:szCs w:val="28"/>
        </w:rPr>
        <w:t>.</w:t>
      </w:r>
    </w:p>
    <w:p w:rsidR="004B7D03" w:rsidRPr="001E2FB8" w:rsidRDefault="004B7D03" w:rsidP="00915C85">
      <w:pPr>
        <w:jc w:val="both"/>
      </w:pPr>
    </w:p>
    <w:p w:rsidR="004B7D03" w:rsidRDefault="004B7D03" w:rsidP="00915C85">
      <w:pPr>
        <w:jc w:val="both"/>
      </w:pPr>
    </w:p>
    <w:p w:rsidR="004B7D03" w:rsidRDefault="004B7D03" w:rsidP="00915C85">
      <w:pPr>
        <w:jc w:val="both"/>
      </w:pPr>
    </w:p>
    <w:p w:rsidR="004B7D03" w:rsidRDefault="004B7D03" w:rsidP="00AF353E">
      <w:pPr>
        <w:jc w:val="both"/>
      </w:pPr>
    </w:p>
    <w:p w:rsidR="004B7D03" w:rsidRDefault="004B7D03" w:rsidP="00AF353E">
      <w:pPr>
        <w:jc w:val="both"/>
      </w:pPr>
    </w:p>
    <w:p w:rsidR="004B7D03" w:rsidRDefault="004B7D03" w:rsidP="00AF353E">
      <w:pPr>
        <w:jc w:val="both"/>
      </w:pPr>
    </w:p>
    <w:p w:rsidR="004B7D03" w:rsidRDefault="004B7D03" w:rsidP="00AF353E">
      <w:pPr>
        <w:jc w:val="both"/>
      </w:pPr>
    </w:p>
    <w:p w:rsidR="004B7D03" w:rsidRDefault="004B7D03" w:rsidP="00AF353E">
      <w:pPr>
        <w:jc w:val="both"/>
      </w:pPr>
    </w:p>
    <w:p w:rsidR="004B7D03" w:rsidRDefault="004B7D03" w:rsidP="00C539C0">
      <w:pPr>
        <w:rPr>
          <w:sz w:val="28"/>
          <w:szCs w:val="28"/>
        </w:rPr>
      </w:pPr>
    </w:p>
    <w:p w:rsidR="004B7D03" w:rsidRDefault="004B7D03" w:rsidP="00C539C0">
      <w:pPr>
        <w:rPr>
          <w:sz w:val="28"/>
          <w:szCs w:val="28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915C85">
      <w:pPr>
        <w:rPr>
          <w:sz w:val="22"/>
          <w:szCs w:val="22"/>
        </w:rPr>
      </w:pPr>
    </w:p>
    <w:p w:rsidR="004B7D03" w:rsidRDefault="004B7D03" w:rsidP="00CC128B">
      <w:pPr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Матрицы ответов </w:t>
      </w:r>
    </w:p>
    <w:p w:rsidR="004B7D03" w:rsidRDefault="004B7D03" w:rsidP="00BD0C55">
      <w:pPr>
        <w:jc w:val="center"/>
        <w:rPr>
          <w:sz w:val="22"/>
          <w:szCs w:val="22"/>
        </w:rPr>
      </w:pPr>
      <w:r>
        <w:rPr>
          <w:sz w:val="22"/>
          <w:szCs w:val="22"/>
        </w:rPr>
        <w:t>для участников школьной олимпиады по биологии</w:t>
      </w:r>
    </w:p>
    <w:p w:rsidR="004B7D03" w:rsidRDefault="004B7D03" w:rsidP="00BD0C55">
      <w:pPr>
        <w:jc w:val="center"/>
        <w:rPr>
          <w:sz w:val="22"/>
          <w:szCs w:val="22"/>
        </w:rPr>
      </w:pPr>
      <w:r>
        <w:rPr>
          <w:sz w:val="22"/>
          <w:szCs w:val="22"/>
        </w:rPr>
        <w:t>8 класс</w:t>
      </w:r>
    </w:p>
    <w:p w:rsidR="004B7D03" w:rsidRDefault="004B7D03" w:rsidP="00BD0C55">
      <w:pPr>
        <w:jc w:val="center"/>
        <w:rPr>
          <w:sz w:val="22"/>
          <w:szCs w:val="22"/>
        </w:rPr>
      </w:pPr>
      <w:r>
        <w:rPr>
          <w:sz w:val="22"/>
          <w:szCs w:val="22"/>
        </w:rPr>
        <w:t>2015-2016 учебный год</w:t>
      </w:r>
    </w:p>
    <w:p w:rsidR="004B7D03" w:rsidRPr="00915C85" w:rsidRDefault="004B7D03" w:rsidP="00915C85">
      <w:pPr>
        <w:rPr>
          <w:sz w:val="22"/>
          <w:szCs w:val="22"/>
        </w:rPr>
      </w:pPr>
      <w:r>
        <w:rPr>
          <w:sz w:val="22"/>
          <w:szCs w:val="22"/>
        </w:rPr>
        <w:t>Ф.И. ________________________</w:t>
      </w:r>
      <w:r w:rsidRPr="00915C85">
        <w:rPr>
          <w:sz w:val="22"/>
          <w:szCs w:val="22"/>
        </w:rPr>
        <w:t xml:space="preserve">    Школа     ____________________</w:t>
      </w:r>
    </w:p>
    <w:p w:rsidR="004B7D03" w:rsidRDefault="004B7D03" w:rsidP="00915C85">
      <w:pPr>
        <w:rPr>
          <w:sz w:val="22"/>
          <w:szCs w:val="22"/>
        </w:rPr>
      </w:pPr>
      <w:r w:rsidRPr="00915C85">
        <w:rPr>
          <w:b/>
          <w:bCs/>
          <w:caps/>
          <w:sz w:val="22"/>
          <w:szCs w:val="22"/>
        </w:rPr>
        <w:t>Матрица ответов</w:t>
      </w:r>
      <w:r w:rsidRPr="00915C85">
        <w:rPr>
          <w:sz w:val="22"/>
          <w:szCs w:val="22"/>
        </w:rPr>
        <w:br/>
        <w:t>на задания теоретического тура ___</w:t>
      </w:r>
      <w:r w:rsidRPr="00915C85">
        <w:rPr>
          <w:b/>
          <w:bCs/>
          <w:i/>
          <w:iCs/>
          <w:sz w:val="22"/>
          <w:szCs w:val="22"/>
        </w:rPr>
        <w:t>школьного</w:t>
      </w:r>
      <w:r w:rsidRPr="00915C85">
        <w:rPr>
          <w:i/>
          <w:iCs/>
          <w:sz w:val="22"/>
          <w:szCs w:val="22"/>
        </w:rPr>
        <w:t>_</w:t>
      </w:r>
      <w:r w:rsidRPr="00915C85">
        <w:rPr>
          <w:sz w:val="22"/>
          <w:szCs w:val="22"/>
        </w:rPr>
        <w:t>__этапа</w:t>
      </w:r>
      <w:r w:rsidRPr="00915C85">
        <w:rPr>
          <w:sz w:val="22"/>
          <w:szCs w:val="22"/>
        </w:rPr>
        <w:br/>
        <w:t>Всероссийской олимпи</w:t>
      </w:r>
      <w:r>
        <w:rPr>
          <w:sz w:val="22"/>
          <w:szCs w:val="22"/>
        </w:rPr>
        <w:t xml:space="preserve">ады школьников по биологии  2015-16 </w:t>
      </w:r>
      <w:r w:rsidRPr="00915C85">
        <w:rPr>
          <w:sz w:val="22"/>
          <w:szCs w:val="22"/>
        </w:rPr>
        <w:t>у</w:t>
      </w:r>
      <w:r>
        <w:rPr>
          <w:sz w:val="22"/>
          <w:szCs w:val="22"/>
        </w:rPr>
        <w:t xml:space="preserve">чебного </w:t>
      </w:r>
      <w:r w:rsidRPr="00915C85">
        <w:rPr>
          <w:sz w:val="22"/>
          <w:szCs w:val="22"/>
        </w:rPr>
        <w:t>год</w:t>
      </w:r>
      <w:r>
        <w:rPr>
          <w:sz w:val="22"/>
          <w:szCs w:val="22"/>
        </w:rPr>
        <w:t>а</w:t>
      </w:r>
      <w:r w:rsidRPr="00915C85">
        <w:rPr>
          <w:sz w:val="22"/>
          <w:szCs w:val="22"/>
        </w:rPr>
        <w:br/>
        <w:t>___</w:t>
      </w:r>
      <w:r w:rsidRPr="00915C85">
        <w:rPr>
          <w:b/>
          <w:bCs/>
          <w:i/>
          <w:iCs/>
          <w:sz w:val="22"/>
          <w:szCs w:val="22"/>
        </w:rPr>
        <w:t>8_</w:t>
      </w:r>
      <w:r w:rsidRPr="00915C85">
        <w:rPr>
          <w:sz w:val="22"/>
          <w:szCs w:val="22"/>
        </w:rPr>
        <w:t xml:space="preserve">__ класс </w:t>
      </w:r>
      <w:r>
        <w:rPr>
          <w:sz w:val="22"/>
          <w:szCs w:val="22"/>
        </w:rPr>
        <w:t>[</w:t>
      </w:r>
      <w:r w:rsidRPr="000D602B">
        <w:rPr>
          <w:b/>
          <w:bCs/>
          <w:sz w:val="22"/>
          <w:szCs w:val="22"/>
        </w:rPr>
        <w:t>максимально  баллов -</w:t>
      </w:r>
      <w:r>
        <w:rPr>
          <w:b/>
          <w:bCs/>
          <w:sz w:val="22"/>
          <w:szCs w:val="22"/>
        </w:rPr>
        <w:t>5</w:t>
      </w:r>
      <w:r w:rsidRPr="000D602B">
        <w:rPr>
          <w:b/>
          <w:bCs/>
          <w:sz w:val="22"/>
          <w:szCs w:val="22"/>
        </w:rPr>
        <w:t>5</w:t>
      </w:r>
      <w:r w:rsidRPr="00915C85">
        <w:rPr>
          <w:sz w:val="22"/>
          <w:szCs w:val="22"/>
        </w:rPr>
        <w:t>]</w:t>
      </w:r>
    </w:p>
    <w:p w:rsidR="004B7D03" w:rsidRPr="00915C85" w:rsidRDefault="004B7D03" w:rsidP="00915C85">
      <w:pPr>
        <w:rPr>
          <w:sz w:val="22"/>
          <w:szCs w:val="22"/>
        </w:rPr>
      </w:pPr>
    </w:p>
    <w:p w:rsidR="004B7D03" w:rsidRPr="007D725A" w:rsidRDefault="004B7D03" w:rsidP="00CC128B">
      <w:pPr>
        <w:outlineLvl w:val="0"/>
        <w:rPr>
          <w:b/>
          <w:bCs/>
        </w:rPr>
      </w:pPr>
      <w:r w:rsidRPr="007D725A">
        <w:rPr>
          <w:b/>
          <w:bCs/>
        </w:rPr>
        <w:t xml:space="preserve">Часть </w:t>
      </w:r>
      <w:r w:rsidRPr="007D725A">
        <w:rPr>
          <w:b/>
          <w:bCs/>
          <w:lang w:val="en-US"/>
        </w:rPr>
        <w:t>I</w:t>
      </w:r>
      <w:r w:rsidRPr="007D725A">
        <w:rPr>
          <w:b/>
          <w:bCs/>
        </w:rPr>
        <w:t xml:space="preserve">. [мах. </w:t>
      </w:r>
      <w:r>
        <w:rPr>
          <w:b/>
          <w:bCs/>
        </w:rPr>
        <w:t>20</w:t>
      </w:r>
      <w:r w:rsidRPr="007D725A">
        <w:rPr>
          <w:b/>
          <w:bCs/>
        </w:rPr>
        <w:t xml:space="preserve"> баллов, по 1 баллу </w:t>
      </w:r>
      <w:r>
        <w:rPr>
          <w:b/>
          <w:bCs/>
        </w:rPr>
        <w:t>за каждый верный ответ] _20__ бал</w:t>
      </w:r>
      <w:r w:rsidRPr="007D725A">
        <w:rPr>
          <w:b/>
          <w:bCs/>
        </w:rPr>
        <w:t>.</w:t>
      </w:r>
    </w:p>
    <w:tbl>
      <w:tblPr>
        <w:tblW w:w="68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7"/>
        <w:gridCol w:w="688"/>
        <w:gridCol w:w="688"/>
        <w:gridCol w:w="688"/>
        <w:gridCol w:w="688"/>
        <w:gridCol w:w="687"/>
        <w:gridCol w:w="688"/>
        <w:gridCol w:w="688"/>
        <w:gridCol w:w="688"/>
        <w:gridCol w:w="688"/>
      </w:tblGrid>
      <w:tr w:rsidR="004B7D03" w:rsidRPr="007D725A">
        <w:trPr>
          <w:trHeight w:val="295"/>
        </w:trPr>
        <w:tc>
          <w:tcPr>
            <w:tcW w:w="687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1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2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3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4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5</w:t>
            </w:r>
          </w:p>
        </w:tc>
        <w:tc>
          <w:tcPr>
            <w:tcW w:w="687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6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7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8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9</w:t>
            </w:r>
          </w:p>
        </w:tc>
        <w:tc>
          <w:tcPr>
            <w:tcW w:w="688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10</w:t>
            </w:r>
          </w:p>
        </w:tc>
      </w:tr>
      <w:tr w:rsidR="004B7D03" w:rsidRPr="007D725A">
        <w:trPr>
          <w:trHeight w:val="295"/>
        </w:trPr>
        <w:tc>
          <w:tcPr>
            <w:tcW w:w="687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7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Pr="007D725A" w:rsidRDefault="004B7D03" w:rsidP="00066480">
            <w:pPr>
              <w:jc w:val="center"/>
            </w:pPr>
          </w:p>
        </w:tc>
      </w:tr>
      <w:tr w:rsidR="004B7D03" w:rsidRPr="007D725A">
        <w:trPr>
          <w:trHeight w:val="311"/>
        </w:trPr>
        <w:tc>
          <w:tcPr>
            <w:tcW w:w="687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11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12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13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14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15</w:t>
            </w:r>
          </w:p>
        </w:tc>
        <w:tc>
          <w:tcPr>
            <w:tcW w:w="687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16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17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18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19</w:t>
            </w:r>
          </w:p>
        </w:tc>
        <w:tc>
          <w:tcPr>
            <w:tcW w:w="688" w:type="dxa"/>
            <w:vAlign w:val="center"/>
          </w:tcPr>
          <w:p w:rsidR="004B7D03" w:rsidRPr="008919A1" w:rsidRDefault="004B7D03" w:rsidP="00066480">
            <w:pPr>
              <w:jc w:val="center"/>
              <w:rPr>
                <w:b/>
                <w:bCs/>
              </w:rPr>
            </w:pPr>
            <w:r w:rsidRPr="008919A1">
              <w:rPr>
                <w:b/>
                <w:bCs/>
              </w:rPr>
              <w:t>20</w:t>
            </w:r>
          </w:p>
        </w:tc>
      </w:tr>
      <w:tr w:rsidR="004B7D03" w:rsidRPr="007D725A">
        <w:trPr>
          <w:trHeight w:val="311"/>
        </w:trPr>
        <w:tc>
          <w:tcPr>
            <w:tcW w:w="687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7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  <w:tc>
          <w:tcPr>
            <w:tcW w:w="688" w:type="dxa"/>
            <w:vAlign w:val="center"/>
          </w:tcPr>
          <w:p w:rsidR="004B7D03" w:rsidRDefault="004B7D03" w:rsidP="00066480">
            <w:pPr>
              <w:jc w:val="center"/>
            </w:pPr>
          </w:p>
        </w:tc>
      </w:tr>
    </w:tbl>
    <w:p w:rsidR="004B7D03" w:rsidRDefault="004B7D03" w:rsidP="00C539C0">
      <w:pPr>
        <w:rPr>
          <w:b/>
          <w:bCs/>
          <w:lang w:val="en-US"/>
        </w:rPr>
      </w:pPr>
    </w:p>
    <w:p w:rsidR="004B7D03" w:rsidRPr="007D725A" w:rsidRDefault="004B7D03" w:rsidP="00CC128B">
      <w:pPr>
        <w:outlineLvl w:val="0"/>
        <w:rPr>
          <w:b/>
          <w:bCs/>
        </w:rPr>
      </w:pPr>
      <w:r w:rsidRPr="007D725A">
        <w:rPr>
          <w:b/>
          <w:bCs/>
        </w:rPr>
        <w:t>Часть</w:t>
      </w:r>
      <w:r w:rsidRPr="007D725A">
        <w:rPr>
          <w:b/>
          <w:bCs/>
          <w:lang w:val="en-US"/>
        </w:rPr>
        <w:t>II</w:t>
      </w:r>
      <w:r w:rsidRPr="007D725A">
        <w:rPr>
          <w:b/>
          <w:bCs/>
        </w:rPr>
        <w:t xml:space="preserve">. [мах. </w:t>
      </w:r>
      <w:r>
        <w:rPr>
          <w:b/>
          <w:bCs/>
        </w:rPr>
        <w:t>1</w:t>
      </w:r>
      <w:r w:rsidRPr="007D725A">
        <w:rPr>
          <w:b/>
          <w:bCs/>
        </w:rPr>
        <w:t xml:space="preserve">0 баллов, по 2 балла за каждый верный </w:t>
      </w:r>
      <w:r>
        <w:rPr>
          <w:b/>
          <w:bCs/>
        </w:rPr>
        <w:t>ответ]  10__ бал</w:t>
      </w:r>
      <w:r w:rsidRPr="007D725A">
        <w:rPr>
          <w:b/>
          <w:bCs/>
        </w:rPr>
        <w:t>.</w:t>
      </w:r>
    </w:p>
    <w:tbl>
      <w:tblPr>
        <w:tblW w:w="42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</w:tblGrid>
      <w:tr w:rsidR="004B7D03" w:rsidRPr="007D725A">
        <w:tc>
          <w:tcPr>
            <w:tcW w:w="845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1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2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3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4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 w:rsidRPr="007D725A">
              <w:rPr>
                <w:b/>
                <w:bCs/>
              </w:rPr>
              <w:t>5</w:t>
            </w:r>
          </w:p>
        </w:tc>
      </w:tr>
      <w:tr w:rsidR="004B7D03" w:rsidRPr="007D725A">
        <w:tc>
          <w:tcPr>
            <w:tcW w:w="845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</w:tr>
    </w:tbl>
    <w:p w:rsidR="004B7D03" w:rsidRDefault="004B7D03" w:rsidP="00C539C0">
      <w:pPr>
        <w:rPr>
          <w:b/>
          <w:bCs/>
          <w:lang w:val="en-US"/>
        </w:rPr>
      </w:pPr>
    </w:p>
    <w:p w:rsidR="004B7D03" w:rsidRDefault="004B7D03" w:rsidP="00CC128B">
      <w:pPr>
        <w:outlineLvl w:val="0"/>
        <w:rPr>
          <w:b/>
          <w:bCs/>
        </w:rPr>
      </w:pPr>
      <w:r w:rsidRPr="007D725A">
        <w:rPr>
          <w:b/>
          <w:bCs/>
        </w:rPr>
        <w:t xml:space="preserve">Часть </w:t>
      </w:r>
      <w:r w:rsidRPr="007D725A">
        <w:rPr>
          <w:b/>
          <w:bCs/>
          <w:lang w:val="en-US"/>
        </w:rPr>
        <w:t>III</w:t>
      </w:r>
      <w:r w:rsidRPr="007D725A">
        <w:rPr>
          <w:b/>
          <w:bCs/>
        </w:rPr>
        <w:t xml:space="preserve">. [мах. </w:t>
      </w:r>
      <w:r w:rsidRPr="008919A1">
        <w:rPr>
          <w:b/>
          <w:bCs/>
        </w:rPr>
        <w:t>1</w:t>
      </w:r>
      <w:r>
        <w:rPr>
          <w:b/>
          <w:bCs/>
        </w:rPr>
        <w:t>0</w:t>
      </w:r>
      <w:r w:rsidRPr="007D725A">
        <w:rPr>
          <w:b/>
          <w:bCs/>
        </w:rPr>
        <w:t xml:space="preserve"> баллов</w:t>
      </w:r>
      <w:r>
        <w:rPr>
          <w:b/>
          <w:bCs/>
        </w:rPr>
        <w:t>, по 1 баллу за верный ответ] ___10____ бал.</w:t>
      </w:r>
    </w:p>
    <w:tbl>
      <w:tblPr>
        <w:tblW w:w="6708" w:type="dxa"/>
        <w:tblInd w:w="-106" w:type="dxa"/>
        <w:tblLayout w:type="fixed"/>
        <w:tblLook w:val="00A0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</w:tblGrid>
      <w:tr w:rsidR="004B7D03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B7D03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</w:pPr>
            <w: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</w:tr>
      <w:tr w:rsidR="004B7D03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</w:pPr>
            <w: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</w:pPr>
            <w: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</w:pPr>
            <w: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</w:pPr>
            <w: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D03" w:rsidRDefault="004B7D03" w:rsidP="00066480">
            <w:pPr>
              <w:spacing w:line="360" w:lineRule="auto"/>
              <w:jc w:val="center"/>
            </w:pPr>
            <w:r>
              <w:t> </w:t>
            </w:r>
          </w:p>
        </w:tc>
      </w:tr>
    </w:tbl>
    <w:p w:rsidR="004B7D03" w:rsidRDefault="004B7D03" w:rsidP="00C539C0">
      <w:pPr>
        <w:rPr>
          <w:b/>
          <w:bCs/>
          <w:lang w:val="en-US"/>
        </w:rPr>
      </w:pPr>
    </w:p>
    <w:p w:rsidR="004B7D03" w:rsidRDefault="004B7D03" w:rsidP="00CC128B">
      <w:pPr>
        <w:outlineLvl w:val="0"/>
        <w:rPr>
          <w:b/>
          <w:bCs/>
        </w:rPr>
      </w:pPr>
      <w:r w:rsidRPr="007D725A">
        <w:rPr>
          <w:b/>
          <w:bCs/>
        </w:rPr>
        <w:t xml:space="preserve">Часть </w:t>
      </w:r>
      <w:r w:rsidRPr="007D725A">
        <w:rPr>
          <w:b/>
          <w:bCs/>
          <w:lang w:val="en-US"/>
        </w:rPr>
        <w:t>IV</w:t>
      </w:r>
      <w:r w:rsidRPr="007D725A">
        <w:rPr>
          <w:b/>
          <w:bCs/>
        </w:rPr>
        <w:t xml:space="preserve">. [мах. </w:t>
      </w:r>
      <w:r>
        <w:rPr>
          <w:b/>
          <w:bCs/>
        </w:rPr>
        <w:t>10</w:t>
      </w:r>
      <w:r w:rsidRPr="007D725A">
        <w:rPr>
          <w:b/>
          <w:bCs/>
        </w:rPr>
        <w:t xml:space="preserve"> баллов</w:t>
      </w:r>
      <w:r>
        <w:rPr>
          <w:b/>
          <w:bCs/>
        </w:rPr>
        <w:t>, по 1б. за верный ответ] ___10_____бал.</w:t>
      </w:r>
    </w:p>
    <w:p w:rsidR="004B7D03" w:rsidRDefault="004B7D03" w:rsidP="00C539C0">
      <w:pPr>
        <w:rPr>
          <w:b/>
          <w:bCs/>
        </w:rPr>
      </w:pPr>
      <w:r>
        <w:rPr>
          <w:b/>
          <w:bCs/>
        </w:rPr>
        <w:t>1 задание</w:t>
      </w:r>
    </w:p>
    <w:tbl>
      <w:tblPr>
        <w:tblW w:w="33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</w:tblGrid>
      <w:tr w:rsidR="004B7D03" w:rsidRPr="007D725A">
        <w:tc>
          <w:tcPr>
            <w:tcW w:w="845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</w:tr>
      <w:tr w:rsidR="004B7D03" w:rsidRPr="007D725A">
        <w:tc>
          <w:tcPr>
            <w:tcW w:w="845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</w:tr>
    </w:tbl>
    <w:p w:rsidR="004B7D03" w:rsidRDefault="004B7D03" w:rsidP="00C539C0">
      <w:pPr>
        <w:rPr>
          <w:b/>
          <w:bCs/>
          <w:lang w:val="en-US"/>
        </w:rPr>
      </w:pPr>
    </w:p>
    <w:p w:rsidR="004B7D03" w:rsidRDefault="004B7D03" w:rsidP="00C539C0">
      <w:pPr>
        <w:rPr>
          <w:b/>
          <w:bCs/>
        </w:rPr>
      </w:pPr>
      <w:r>
        <w:rPr>
          <w:b/>
          <w:bCs/>
        </w:rPr>
        <w:t>2 задание</w:t>
      </w:r>
    </w:p>
    <w:tbl>
      <w:tblPr>
        <w:tblW w:w="50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</w:tblGrid>
      <w:tr w:rsidR="004B7D03" w:rsidRPr="007D725A">
        <w:tc>
          <w:tcPr>
            <w:tcW w:w="845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</w:tc>
        <w:tc>
          <w:tcPr>
            <w:tcW w:w="846" w:type="dxa"/>
          </w:tcPr>
          <w:p w:rsidR="004B7D03" w:rsidRPr="007D725A" w:rsidRDefault="004B7D03" w:rsidP="00066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</w:t>
            </w:r>
          </w:p>
        </w:tc>
      </w:tr>
      <w:tr w:rsidR="004B7D03" w:rsidRPr="007D725A">
        <w:tc>
          <w:tcPr>
            <w:tcW w:w="845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  <w:tc>
          <w:tcPr>
            <w:tcW w:w="846" w:type="dxa"/>
          </w:tcPr>
          <w:p w:rsidR="004B7D03" w:rsidRPr="007D725A" w:rsidRDefault="004B7D03" w:rsidP="00066480"/>
        </w:tc>
      </w:tr>
    </w:tbl>
    <w:p w:rsidR="004B7D03" w:rsidRDefault="004B7D03" w:rsidP="00C539C0">
      <w:pPr>
        <w:tabs>
          <w:tab w:val="left" w:pos="3119"/>
        </w:tabs>
        <w:rPr>
          <w:b/>
          <w:bCs/>
          <w:lang w:val="en-US"/>
        </w:rPr>
      </w:pPr>
    </w:p>
    <w:p w:rsidR="004B7D03" w:rsidRDefault="004B7D03" w:rsidP="00CC128B">
      <w:pPr>
        <w:tabs>
          <w:tab w:val="left" w:pos="3119"/>
        </w:tabs>
        <w:outlineLvl w:val="0"/>
        <w:rPr>
          <w:b/>
          <w:bCs/>
        </w:rPr>
      </w:pPr>
      <w:r>
        <w:rPr>
          <w:b/>
          <w:bCs/>
          <w:lang w:val="en-US"/>
        </w:rPr>
        <w:t>V</w:t>
      </w:r>
      <w:r w:rsidRPr="001E2FB8">
        <w:rPr>
          <w:b/>
          <w:bCs/>
        </w:rPr>
        <w:t>.</w:t>
      </w:r>
      <w:r>
        <w:rPr>
          <w:b/>
          <w:bCs/>
        </w:rPr>
        <w:t xml:space="preserve"> 5баллов</w:t>
      </w:r>
    </w:p>
    <w:p w:rsidR="004B7D03" w:rsidRPr="00BD0C55" w:rsidRDefault="004B7D03" w:rsidP="00C539C0">
      <w:pPr>
        <w:tabs>
          <w:tab w:val="left" w:pos="3119"/>
        </w:tabs>
      </w:pPr>
      <w:r>
        <w:rPr>
          <w:b/>
          <w:bCs/>
        </w:rPr>
        <w:t xml:space="preserve"> </w:t>
      </w: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Default="004B7D03" w:rsidP="00C539C0">
      <w:pPr>
        <w:tabs>
          <w:tab w:val="left" w:pos="3119"/>
        </w:tabs>
        <w:rPr>
          <w:b/>
          <w:bCs/>
        </w:rPr>
      </w:pPr>
    </w:p>
    <w:p w:rsidR="004B7D03" w:rsidRDefault="004B7D03" w:rsidP="00C539C0">
      <w:pPr>
        <w:tabs>
          <w:tab w:val="left" w:pos="3119"/>
        </w:tabs>
        <w:rPr>
          <w:b/>
          <w:bCs/>
        </w:rPr>
      </w:pPr>
    </w:p>
    <w:p w:rsidR="004B7D03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Pr="001E2FB8" w:rsidRDefault="004B7D03" w:rsidP="00C539C0">
      <w:pPr>
        <w:tabs>
          <w:tab w:val="left" w:pos="3119"/>
        </w:tabs>
        <w:rPr>
          <w:b/>
          <w:bCs/>
        </w:rPr>
      </w:pPr>
    </w:p>
    <w:p w:rsidR="004B7D03" w:rsidRDefault="004B7D03" w:rsidP="00C539C0">
      <w:pPr>
        <w:tabs>
          <w:tab w:val="left" w:pos="3119"/>
        </w:tabs>
        <w:rPr>
          <w:b/>
          <w:bCs/>
        </w:rPr>
      </w:pPr>
      <w:r w:rsidRPr="007D725A">
        <w:rPr>
          <w:b/>
          <w:bCs/>
        </w:rPr>
        <w:t xml:space="preserve">Проверил Ф.И.О. </w:t>
      </w:r>
      <w:r w:rsidRPr="007D725A">
        <w:rPr>
          <w:b/>
          <w:bCs/>
        </w:rPr>
        <w:tab/>
        <w:t>_____________________</w:t>
      </w:r>
      <w:r w:rsidRPr="007D725A">
        <w:rPr>
          <w:b/>
          <w:bCs/>
        </w:rPr>
        <w:tab/>
      </w:r>
    </w:p>
    <w:p w:rsidR="004B7D03" w:rsidRPr="007D725A" w:rsidRDefault="004B7D03" w:rsidP="00CC128B">
      <w:pPr>
        <w:tabs>
          <w:tab w:val="left" w:pos="3119"/>
        </w:tabs>
        <w:outlineLvl w:val="0"/>
        <w:rPr>
          <w:b/>
          <w:bCs/>
        </w:rPr>
      </w:pPr>
      <w:r w:rsidRPr="007D725A">
        <w:rPr>
          <w:b/>
          <w:bCs/>
        </w:rPr>
        <w:t>Итого ______________ баллов</w:t>
      </w:r>
    </w:p>
    <w:p w:rsidR="004B7D03" w:rsidRDefault="004B7D03" w:rsidP="00AF353E">
      <w:pPr>
        <w:jc w:val="both"/>
      </w:pPr>
    </w:p>
    <w:p w:rsidR="004B7D03" w:rsidRDefault="004B7D03" w:rsidP="00BD0C55">
      <w:pPr>
        <w:jc w:val="center"/>
        <w:rPr>
          <w:sz w:val="22"/>
          <w:szCs w:val="22"/>
        </w:rPr>
      </w:pPr>
    </w:p>
    <w:sectPr w:rsidR="004B7D03" w:rsidSect="00D36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2089"/>
    <w:multiLevelType w:val="hybridMultilevel"/>
    <w:tmpl w:val="2F288F36"/>
    <w:lvl w:ilvl="0" w:tplc="ACB40EC0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12E0"/>
    <w:multiLevelType w:val="hybridMultilevel"/>
    <w:tmpl w:val="9AF653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C34984"/>
    <w:multiLevelType w:val="hybridMultilevel"/>
    <w:tmpl w:val="0FD810B6"/>
    <w:lvl w:ilvl="0" w:tplc="D3F636A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0331B"/>
    <w:multiLevelType w:val="hybridMultilevel"/>
    <w:tmpl w:val="B6964C7C"/>
    <w:lvl w:ilvl="0" w:tplc="154C4FA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56132"/>
    <w:multiLevelType w:val="hybridMultilevel"/>
    <w:tmpl w:val="13340142"/>
    <w:lvl w:ilvl="0" w:tplc="97EEF24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E5560"/>
    <w:multiLevelType w:val="hybridMultilevel"/>
    <w:tmpl w:val="5C56D32C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574EC5"/>
    <w:multiLevelType w:val="hybridMultilevel"/>
    <w:tmpl w:val="5F76B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E6EB2"/>
    <w:multiLevelType w:val="hybridMultilevel"/>
    <w:tmpl w:val="5C56D32C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EF7E9B"/>
    <w:multiLevelType w:val="hybridMultilevel"/>
    <w:tmpl w:val="5C56D32C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480F68"/>
    <w:multiLevelType w:val="hybridMultilevel"/>
    <w:tmpl w:val="8A96FDF2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96010C"/>
    <w:multiLevelType w:val="hybridMultilevel"/>
    <w:tmpl w:val="C4CA3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385579"/>
    <w:multiLevelType w:val="hybridMultilevel"/>
    <w:tmpl w:val="F29A98F0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E11E34"/>
    <w:multiLevelType w:val="hybridMultilevel"/>
    <w:tmpl w:val="3BA244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157DB9"/>
    <w:multiLevelType w:val="hybridMultilevel"/>
    <w:tmpl w:val="BC20BA60"/>
    <w:lvl w:ilvl="0" w:tplc="F9864D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C01303"/>
    <w:multiLevelType w:val="hybridMultilevel"/>
    <w:tmpl w:val="2470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123C2"/>
    <w:multiLevelType w:val="hybridMultilevel"/>
    <w:tmpl w:val="F98E86AA"/>
    <w:lvl w:ilvl="0" w:tplc="0CFA571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2"/>
  </w:num>
  <w:num w:numId="7">
    <w:abstractNumId w:val="8"/>
  </w:num>
  <w:num w:numId="8">
    <w:abstractNumId w:val="7"/>
  </w:num>
  <w:num w:numId="9">
    <w:abstractNumId w:val="1"/>
  </w:num>
  <w:num w:numId="10">
    <w:abstractNumId w:val="16"/>
  </w:num>
  <w:num w:numId="11">
    <w:abstractNumId w:val="3"/>
  </w:num>
  <w:num w:numId="12">
    <w:abstractNumId w:val="5"/>
  </w:num>
  <w:num w:numId="13">
    <w:abstractNumId w:val="11"/>
  </w:num>
  <w:num w:numId="14">
    <w:abstractNumId w:val="10"/>
  </w:num>
  <w:num w:numId="15">
    <w:abstractNumId w:val="15"/>
  </w:num>
  <w:num w:numId="16">
    <w:abstractNumId w:val="6"/>
  </w:num>
  <w:num w:numId="17">
    <w:abstractNumId w:val="4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53E"/>
    <w:rsid w:val="00066480"/>
    <w:rsid w:val="00067ABF"/>
    <w:rsid w:val="000B0C6D"/>
    <w:rsid w:val="000D602B"/>
    <w:rsid w:val="000F449A"/>
    <w:rsid w:val="00104A35"/>
    <w:rsid w:val="001E2FB8"/>
    <w:rsid w:val="002239C5"/>
    <w:rsid w:val="002734A7"/>
    <w:rsid w:val="002F256F"/>
    <w:rsid w:val="00304CA9"/>
    <w:rsid w:val="00322CBB"/>
    <w:rsid w:val="00392A29"/>
    <w:rsid w:val="004273F0"/>
    <w:rsid w:val="00434A35"/>
    <w:rsid w:val="004440E5"/>
    <w:rsid w:val="00450AE4"/>
    <w:rsid w:val="00485FD4"/>
    <w:rsid w:val="004B66DB"/>
    <w:rsid w:val="004B7D03"/>
    <w:rsid w:val="004F0BD8"/>
    <w:rsid w:val="00501988"/>
    <w:rsid w:val="00580FC0"/>
    <w:rsid w:val="00585237"/>
    <w:rsid w:val="005A544E"/>
    <w:rsid w:val="005B66E7"/>
    <w:rsid w:val="00606BB6"/>
    <w:rsid w:val="00666469"/>
    <w:rsid w:val="00692AB1"/>
    <w:rsid w:val="00694817"/>
    <w:rsid w:val="00722B15"/>
    <w:rsid w:val="0076617E"/>
    <w:rsid w:val="007B1DE6"/>
    <w:rsid w:val="007D725A"/>
    <w:rsid w:val="00802ECB"/>
    <w:rsid w:val="008170E6"/>
    <w:rsid w:val="00856CA8"/>
    <w:rsid w:val="00865AE2"/>
    <w:rsid w:val="00876B0A"/>
    <w:rsid w:val="008919A1"/>
    <w:rsid w:val="00891A4D"/>
    <w:rsid w:val="00915C85"/>
    <w:rsid w:val="00934C7E"/>
    <w:rsid w:val="00940EB2"/>
    <w:rsid w:val="0094620B"/>
    <w:rsid w:val="00982296"/>
    <w:rsid w:val="009908D0"/>
    <w:rsid w:val="009D16E1"/>
    <w:rsid w:val="009F6BAB"/>
    <w:rsid w:val="00A06492"/>
    <w:rsid w:val="00A20F27"/>
    <w:rsid w:val="00A357E2"/>
    <w:rsid w:val="00A41D34"/>
    <w:rsid w:val="00A42524"/>
    <w:rsid w:val="00A4481E"/>
    <w:rsid w:val="00A45AC2"/>
    <w:rsid w:val="00A56D79"/>
    <w:rsid w:val="00A632D1"/>
    <w:rsid w:val="00A864B7"/>
    <w:rsid w:val="00AF353E"/>
    <w:rsid w:val="00B00CE2"/>
    <w:rsid w:val="00B715E9"/>
    <w:rsid w:val="00B843C7"/>
    <w:rsid w:val="00B949FB"/>
    <w:rsid w:val="00BB6E72"/>
    <w:rsid w:val="00BD0C55"/>
    <w:rsid w:val="00BD6DB8"/>
    <w:rsid w:val="00BF6051"/>
    <w:rsid w:val="00C539C0"/>
    <w:rsid w:val="00CC128B"/>
    <w:rsid w:val="00CC7EA8"/>
    <w:rsid w:val="00CE7CD6"/>
    <w:rsid w:val="00D11F7E"/>
    <w:rsid w:val="00D36A0D"/>
    <w:rsid w:val="00DB06DD"/>
    <w:rsid w:val="00E01D39"/>
    <w:rsid w:val="00E0654A"/>
    <w:rsid w:val="00E226FF"/>
    <w:rsid w:val="00E4035B"/>
    <w:rsid w:val="00E51BA8"/>
    <w:rsid w:val="00F51B86"/>
    <w:rsid w:val="00F7209D"/>
    <w:rsid w:val="00FD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иль диплома"/>
    <w:basedOn w:val="Normal"/>
    <w:uiPriority w:val="99"/>
    <w:rsid w:val="00AF353E"/>
    <w:pPr>
      <w:spacing w:line="360" w:lineRule="auto"/>
      <w:ind w:right="45" w:firstLine="567"/>
      <w:jc w:val="both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585237"/>
    <w:pPr>
      <w:ind w:left="720"/>
    </w:pPr>
  </w:style>
  <w:style w:type="table" w:styleId="TableGrid">
    <w:name w:val="Table Grid"/>
    <w:basedOn w:val="TableNormal"/>
    <w:uiPriority w:val="99"/>
    <w:rsid w:val="00891A4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CC128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B687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17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453</TotalTime>
  <Pages>5</Pages>
  <Words>1261</Words>
  <Characters>7193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20</cp:revision>
  <cp:lastPrinted>2015-10-09T05:48:00Z</cp:lastPrinted>
  <dcterms:created xsi:type="dcterms:W3CDTF">2011-11-02T14:27:00Z</dcterms:created>
  <dcterms:modified xsi:type="dcterms:W3CDTF">2015-10-12T11:50:00Z</dcterms:modified>
</cp:coreProperties>
</file>